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50447" w:rsidTr="00650447" w14:paraId="4866836E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447" w:rsidRDefault="00650447" w14:paraId="78A9CD53" w14:textId="60D0E0EC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0447" w:rsidRDefault="00650447" w14:paraId="2536EBA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650447" w:rsidRDefault="00650447" w14:paraId="46FC35B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650447" w:rsidRDefault="00650447" w14:paraId="54A5C6E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650447" w:rsidRDefault="00650447" w14:paraId="76CD98A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650447" w:rsidP="00650447" w:rsidRDefault="00650447" w14:paraId="1FCCEC5A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650447" w:rsidP="00650447" w:rsidRDefault="00650447" w14:paraId="139406EC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650447" w:rsidP="00650447" w:rsidRDefault="00650447" w14:paraId="30DA577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St-2487/2019</w:t>
      </w:r>
    </w:p>
    <w:p w:rsidR="00650447" w:rsidP="00650447" w:rsidRDefault="00650447" w14:paraId="435B2263" w14:textId="77777777">
      <w:pPr>
        <w:tabs>
          <w:tab w:val="left" w:pos="709"/>
        </w:tabs>
      </w:pPr>
      <w:r>
        <w:t xml:space="preserve"> </w:t>
      </w:r>
    </w:p>
    <w:p w:rsidR="00650447" w:rsidP="00650447" w:rsidRDefault="00650447" w14:paraId="1A4310D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650447" w:rsidP="00650447" w:rsidRDefault="00650447" w14:paraId="19EA295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650447" w:rsidP="00650447" w:rsidRDefault="00650447" w14:paraId="47413757" w14:textId="77777777">
      <w:pPr>
        <w:tabs>
          <w:tab w:val="left" w:pos="709"/>
        </w:tabs>
      </w:pPr>
    </w:p>
    <w:p w:rsidR="00650447" w:rsidP="00650447" w:rsidRDefault="00650447" w14:paraId="2BF4CFA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650447" w:rsidP="00650447" w:rsidRDefault="00650447" w14:paraId="69D04690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650447" w:rsidP="00650447" w:rsidRDefault="00650447" w14:paraId="762FE1EB" w14:textId="77777777">
      <w:pPr>
        <w:tabs>
          <w:tab w:val="left" w:pos="709"/>
        </w:tabs>
      </w:pPr>
    </w:p>
    <w:p w:rsidR="00650447" w:rsidP="00650447" w:rsidRDefault="00650447" w14:paraId="25FAEBE2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650447" w:rsidP="00650447" w:rsidRDefault="00650447" w14:paraId="26380C27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650447" w:rsidP="00650447" w:rsidRDefault="00650447" w14:paraId="4F36FFD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50447" w:rsidP="00650447" w:rsidRDefault="00650447" w14:paraId="0C01ECD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50447" w:rsidP="00650447" w:rsidRDefault="00650447" w14:paraId="40E7D91C" w14:textId="77777777">
      <w:pPr>
        <w:tabs>
          <w:tab w:val="left" w:pos="709"/>
        </w:tabs>
      </w:pPr>
    </w:p>
    <w:p w:rsidR="00650447" w:rsidP="00650447" w:rsidRDefault="00650447" w14:paraId="1980DB52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650447" w:rsidP="00650447" w:rsidRDefault="00650447" w14:paraId="7F6A8B96" w14:textId="77777777">
      <w:pPr>
        <w:tabs>
          <w:tab w:val="left" w:pos="709"/>
        </w:tabs>
        <w:jc w:val="both"/>
      </w:pPr>
    </w:p>
    <w:p w:rsidR="00650447" w:rsidP="00650447" w:rsidRDefault="00650447" w14:paraId="3579FF8A" w14:textId="77777777">
      <w:pPr>
        <w:tabs>
          <w:tab w:val="left" w:pos="709"/>
        </w:tabs>
      </w:pPr>
      <w:r>
        <w:t xml:space="preserve"> </w:t>
      </w:r>
      <w:r>
        <w:tab/>
        <w:t>13. St-2487/2019</w:t>
      </w:r>
    </w:p>
    <w:p w:rsidR="00650447" w:rsidP="00650447" w:rsidRDefault="00650447" w14:paraId="244D2953" w14:textId="77777777">
      <w:pPr>
        <w:tabs>
          <w:tab w:val="left" w:pos="709"/>
        </w:tabs>
      </w:pPr>
    </w:p>
    <w:p w:rsidR="00650447" w:rsidP="00650447" w:rsidRDefault="00650447" w14:paraId="3F3726F9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650447" w:rsidP="00650447" w:rsidRDefault="00650447" w14:paraId="41DF05C9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650447" w:rsidP="00650447" w:rsidRDefault="00650447" w14:paraId="23EDB601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650447" w:rsidP="00650447" w:rsidRDefault="00650447" w14:paraId="716C10DD" w14:textId="77777777">
      <w:pPr>
        <w:tabs>
          <w:tab w:val="left" w:pos="709"/>
        </w:tabs>
        <w:jc w:val="both"/>
      </w:pPr>
    </w:p>
    <w:p w:rsidR="00650447" w:rsidP="00650447" w:rsidRDefault="00650447" w14:paraId="59CFD995" w14:textId="77777777">
      <w:pPr>
        <w:tabs>
          <w:tab w:val="left" w:pos="709"/>
        </w:tabs>
        <w:jc w:val="both"/>
      </w:pPr>
      <w:r>
        <w:t xml:space="preserve">protiv </w:t>
      </w:r>
    </w:p>
    <w:p w:rsidR="00650447" w:rsidP="00650447" w:rsidRDefault="00650447" w14:paraId="15DB072B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650447" w:rsidP="00650447" w:rsidRDefault="00650447" w14:paraId="0EAEAE87" w14:textId="77777777">
      <w:pPr>
        <w:tabs>
          <w:tab w:val="left" w:pos="709"/>
        </w:tabs>
        <w:ind w:left="708"/>
        <w:jc w:val="both"/>
      </w:pPr>
      <w:r>
        <w:tab/>
        <w:t xml:space="preserve">PETRA I VLADO j.d.o.o. za usluge i trgovinu, Velika Gorica, </w:t>
      </w:r>
      <w:proofErr w:type="spellStart"/>
      <w:r>
        <w:t>Malogorička</w:t>
      </w:r>
      <w:proofErr w:type="spellEnd"/>
      <w:r>
        <w:t xml:space="preserve"> 60</w:t>
      </w:r>
    </w:p>
    <w:p w:rsidR="00650447" w:rsidP="00650447" w:rsidRDefault="00650447" w14:paraId="5E6A2378" w14:textId="77777777">
      <w:pPr>
        <w:tabs>
          <w:tab w:val="left" w:pos="709"/>
        </w:tabs>
        <w:ind w:left="708"/>
        <w:jc w:val="both"/>
      </w:pPr>
      <w:r>
        <w:t>OIB: 28361261027</w:t>
      </w:r>
    </w:p>
    <w:p w:rsidR="00650447" w:rsidP="00650447" w:rsidRDefault="00650447" w14:paraId="28DF95CD" w14:textId="77777777">
      <w:pPr>
        <w:tabs>
          <w:tab w:val="left" w:pos="709"/>
        </w:tabs>
        <w:ind w:left="708"/>
        <w:jc w:val="both"/>
      </w:pPr>
    </w:p>
    <w:p w:rsidR="00650447" w:rsidP="00650447" w:rsidRDefault="00650447" w14:paraId="24829FD5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650447" w:rsidP="00650447" w:rsidRDefault="00650447" w14:paraId="423A775C" w14:textId="77777777">
      <w:pPr>
        <w:tabs>
          <w:tab w:val="left" w:pos="709"/>
        </w:tabs>
        <w:jc w:val="both"/>
      </w:pPr>
    </w:p>
    <w:p w:rsidR="00650447" w:rsidP="00650447" w:rsidRDefault="00650447" w14:paraId="5A3FC771" w14:textId="4851B086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650447" w:rsidP="00650447" w:rsidRDefault="00650447" w14:paraId="5BD3271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50447" w:rsidP="00650447" w:rsidRDefault="00650447" w14:paraId="4E8EC264" w14:textId="77777777">
      <w:pPr>
        <w:tabs>
          <w:tab w:val="left" w:pos="709"/>
        </w:tabs>
      </w:pPr>
    </w:p>
    <w:p w:rsidR="00650447" w:rsidP="00650447" w:rsidRDefault="00650447" w14:paraId="55C462E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650447" w:rsidP="00650447" w:rsidRDefault="00650447" w14:paraId="6A12F2F6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50447" w:rsidP="00650447" w:rsidRDefault="00650447" w14:paraId="73FFA64C" w14:textId="77777777">
      <w:pPr>
        <w:tabs>
          <w:tab w:val="left" w:pos="709"/>
        </w:tabs>
      </w:pPr>
    </w:p>
    <w:p w:rsidR="00650447" w:rsidP="00650447" w:rsidRDefault="00650447" w14:paraId="319BB722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0949CAB" w14:textId="00949CA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0447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504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0447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0447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0447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0447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50447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5044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50447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50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447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447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447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447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50447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04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044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5993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2487</izvorni_sadrzaj>
    <derivirana_varijabla naziv="DomainObject.Predmet.Broj_1">2487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listopada 2019.</izvorni_sadrzaj>
    <derivirana_varijabla naziv="DomainObject.Predmet.DatumIzradeOptuznogAkta_1">7. listopada 2019.</derivirana_varijabla>
  </DomainObject.Predmet.DatumIzradeOptuznogAkta>
  <DomainObject.Predmet.DatumIzradeOptuznogAktaFormated>
    <izvorni_sadrzaj>7.10.2019.</izvorni_sadrzaj>
    <derivirana_varijabla naziv="DomainObject.Predmet.DatumIzradeOptuznogAktaFormated_1">7.10.2019.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listopada 2019.</izvorni_sadrzaj>
    <derivirana_varijabla naziv="DomainObject.Predmet.DatumPrimitkaOptuznogAkta_1">7.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St-2487/2019</izvorni_sadrzaj>
    <derivirana_varijabla naziv="DomainObject.Predmet.OznakaBroj_1">St-2487/2019</derivirana_varijabla>
  </DomainObject.Predmet.OznakaBroj>
  <DomainObject.Predmet.OznakaBrojOptuznogAkta>
    <izvorni_sadrzaj>04-06-19-4325</izvorni_sadrzaj>
    <derivirana_varijabla naziv="DomainObject.Predmet.OznakaBrojOptuznogAkta_1">04-06-19-4325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PETRA I VLADO j.d.o.o. za usluge i trgovinu</izvorni_sadrzaj>
    <derivirana_varijabla naziv="DomainObject.Predmet.ProtustrankaFormated_1">  PETRA I VLADO j.d.o.o. za usluge i trgovinu</derivirana_varijabla>
  </DomainObject.Predmet.ProtustrankaFormated>
  <DomainObject.Predmet.ProtustrankaFormatedOIB>
    <izvorni_sadrzaj>  PETRA I VLADO j.d.o.o. za usluge i trgovinu, OIB 28361261027</izvorni_sadrzaj>
    <derivirana_varijabla naziv="DomainObject.Predmet.ProtustrankaFormatedOIB_1">  PETRA I VLADO j.d.o.o. za usluge i trgovinu, OIB 28361261027</derivirana_varijabla>
  </DomainObject.Predmet.ProtustrankaFormatedOIB>
  <DomainObject.Predmet.ProtustrankaFormatedWithAdress>
    <izvorni_sadrzaj> PETRA I VLADO j.d.o.o. za usluge i trgovinu, Malogorička 60, 10410 Velika Gorica</izvorni_sadrzaj>
    <derivirana_varijabla naziv="DomainObject.Predmet.ProtustrankaFormatedWithAdress_1"> PETRA I VLADO j.d.o.o. za usluge i trgovinu, Malogorička 60, 10410 Velika Gorica</derivirana_varijabla>
  </DomainObject.Predmet.ProtustrankaFormatedWithAdress>
  <DomainObject.Predmet.ProtustrankaFormatedWithAdressOIB>
    <izvorni_sadrzaj> PETRA I VLADO j.d.o.o. za usluge i trgovinu, OIB 28361261027, Malogorička 60, 10410 Velika Gorica</izvorni_sadrzaj>
    <derivirana_varijabla naziv="DomainObject.Predmet.ProtustrankaFormatedWithAdressOIB_1"> PETRA I VLADO j.d.o.o. za usluge i trgovinu, OIB 28361261027, Malogorička 60, 10410 Velika Gorica</derivirana_varijabla>
  </DomainObject.Predmet.ProtustrankaFormatedWithAdressOIB>
  <DomainObject.Predmet.ProtustrankaWithAdress>
    <izvorni_sadrzaj>PETRA I VLADO j.d.o.o. za usluge i trgovinu Malogorička 60, 10410 Velika Gorica</izvorni_sadrzaj>
    <derivirana_varijabla naziv="DomainObject.Predmet.ProtustrankaWithAdress_1">PETRA I VLADO j.d.o.o. za usluge i trgovinu Malogorička 60, 10410 Velika Gorica</derivirana_varijabla>
  </DomainObject.Predmet.ProtustrankaWithAdress>
  <DomainObject.Predmet.ProtustrankaWithAdressOIB>
    <izvorni_sadrzaj>PETRA I VLADO j.d.o.o. za usluge i trgovinu, OIB 28361261027, Malogorička 60, 10410 Velika Gorica</izvorni_sadrzaj>
    <derivirana_varijabla naziv="DomainObject.Predmet.ProtustrankaWithAdressOIB_1">PETRA I VLADO j.d.o.o. za usluge i trgovinu, OIB 28361261027, Malogorička 60, 10410 Velika Gorica</derivirana_varijabla>
  </DomainObject.Predmet.ProtustrankaWithAdressOIB>
  <DomainObject.Predmet.ProtustrankaNazivFormated>
    <izvorni_sadrzaj>PETRA I VLADO j.d.o.o. za usluge i trgovinu</izvorni_sadrzaj>
    <derivirana_varijabla naziv="DomainObject.Predmet.ProtustrankaNazivFormated_1">PETRA I VLADO j.d.o.o. za usluge i trgovinu</derivirana_varijabla>
  </DomainObject.Predmet.ProtustrankaNazivFormated>
  <DomainObject.Predmet.ProtustrankaNazivFormatedOIB>
    <izvorni_sadrzaj>PETRA I VLADO j.d.o.o. za usluge i trgovinu, OIB 28361261027</izvorni_sadrzaj>
    <derivirana_varijabla naziv="DomainObject.Predmet.ProtustrankaNazivFormatedOIB_1">PETRA I VLADO j.d.o.o. za usluge i trgovinu, OIB 28361261027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PETRA I VLADO j.d.o.o. za usluge i trgovinu</item>
    </izvorni_sadrzaj>
    <derivirana_varijabla naziv="DomainObject.Predmet.ProtuStrankaListFormated_1">
      <item>PETRA I VLADO j.d.o.o. za usluge i trgovinu</item>
    </derivirana_varijabla>
  </DomainObject.Predmet.ProtuStrankaListFormated>
  <DomainObject.Predmet.ProtuStrankaListFormatedOIB>
    <izvorni_sadrzaj>
      <item>PETRA I VLADO j.d.o.o. za usluge i trgovinu, OIB 28361261027</item>
    </izvorni_sadrzaj>
    <derivirana_varijabla naziv="DomainObject.Predmet.ProtuStrankaListFormatedOIB_1">
      <item>PETRA I VLADO j.d.o.o. za usluge i trgovinu, OIB 28361261027</item>
    </derivirana_varijabla>
  </DomainObject.Predmet.ProtuStrankaListFormatedOIB>
  <DomainObject.Predmet.ProtuStrankaListFormatedWithAdress>
    <izvorni_sadrzaj>
      <item>PETRA I VLADO j.d.o.o. za usluge i trgovinu, Malogorička 60, 10410 Velika Gorica</item>
    </izvorni_sadrzaj>
    <derivirana_varijabla naziv="DomainObject.Predmet.ProtuStrankaListFormatedWithAdress_1">
      <item>PETRA I VLADO j.d.o.o. za usluge i trgovinu, Malogorička 60, 10410 Velika Gorica</item>
    </derivirana_varijabla>
  </DomainObject.Predmet.ProtuStrankaListFormatedWithAdress>
  <DomainObject.Predmet.ProtuStrankaListFormatedWithAdressOIB>
    <izvorni_sadrzaj>
      <item>PETRA I VLADO j.d.o.o. za usluge i trgovinu, OIB 28361261027, Malogorička 60, 10410 Velika Gorica</item>
    </izvorni_sadrzaj>
    <derivirana_varijabla naziv="DomainObject.Predmet.ProtuStrankaListFormatedWithAdressOIB_1">
      <item>PETRA I VLADO j.d.o.o. za usluge i trgovinu, OIB 28361261027, Malogorička 60, 10410 Velika Gorica</item>
    </derivirana_varijabla>
  </DomainObject.Predmet.ProtuStrankaListFormatedWithAdressOIB>
  <DomainObject.Predmet.ProtuStrankaListNazivFormated>
    <izvorni_sadrzaj>
      <item>PETRA I VLADO j.d.o.o. za usluge i trgovinu</item>
    </izvorni_sadrzaj>
    <derivirana_varijabla naziv="DomainObject.Predmet.ProtuStrankaListNazivFormated_1">
      <item>PETRA I VLADO j.d.o.o. za usluge i trgovinu</item>
    </derivirana_varijabla>
  </DomainObject.Predmet.ProtuStrankaListNazivFormated>
  <DomainObject.Predmet.ProtuStrankaListNazivFormatedOIB>
    <izvorni_sadrzaj>
      <item>PETRA I VLADO j.d.o.o. za usluge i trgovinu, OIB 28361261027</item>
    </izvorni_sadrzaj>
    <derivirana_varijabla naziv="DomainObject.Predmet.ProtuStrankaListNazivFormatedOIB_1">
      <item>PETRA I VLADO j.d.o.o. za usluge i trgovinu, OIB 28361261027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PETRA I VLADO j.d.o.o. za usluge i trgovinu</izvorni_sadrzaj>
    <derivirana_varijabla naziv="DomainObject.Predmet.ProtustrankaIDrugi_1">PETRA I VLADO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PETRA I VLADO j.d.o.o. za usluge i trgovinu, OIB 28361261027, Malogorička 60, 10410 Velika Gorica</izvorni_sadrzaj>
    <derivirana_varijabla naziv="DomainObject.Predmet.ProtustrankaIDrugiAdressOIB_1">PETRA I VLADO j.d.o.o. za usluge i trgovinu, OIB 28361261027, Malogorička 60,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I VLADO j.d.o.o. za usluge i trgovinu</item>
      <item>Financijska agencija</item>
    </izvorni_sadrzaj>
    <derivirana_varijabla naziv="DomainObject.Predmet.SudioniciListNaziv_1">
      <item>PETRA I VLADO j.d.o.o. za usluge i trgovinu</item>
      <item>Financijska agencija</item>
    </derivirana_varijabla>
  </DomainObject.Predmet.SudioniciListNaziv>
  <DomainObject.Predmet.SudioniciListAdressOIB>
    <izvorni_sadrzaj>
      <item>PETRA I VLADO j.d.o.o. za usluge i trgovinu, OIB 28361261027, Malogorička 60,10410 Velika Gorica</item>
      <item>Financijska agencija, OIB 85821130368, TRG SVIBANJSKIH ŽRTAVA 1995. 1,10000 Zagreb</item>
    </izvorni_sadrzaj>
    <derivirana_varijabla naziv="DomainObject.Predmet.SudioniciListAdressOIB_1">
      <item>PETRA I VLADO j.d.o.o. za usluge i trgovinu, OIB 28361261027, Malogorička 60,10410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28361261027</item>
      <item>, OIB 85821130368</item>
    </izvorni_sadrzaj>
    <derivirana_varijabla naziv="DomainObject.Predmet.SudioniciListNazivOIB_1">
      <item>, OIB 28361261027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843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